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1492464A" w14:textId="77777777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72985" w:rsidR="003D00FF" w:rsidP="003D00FF" w:rsidRDefault="003D00FF" w14:paraId="4A9F38F5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>TRGOVAČKI SUD U PAZINU</w:t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  <w:t xml:space="preserve">     </w:t>
      </w:r>
    </w:p>
    <w:p w:rsidRPr="00B72985" w:rsidR="0002431B" w:rsidP="003D00FF" w:rsidRDefault="003D00FF" w14:paraId="5958F20F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52000 PAZIN, Dršćevka 1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5B6BD2" w:rsidP="005B6BD2" w:rsidRDefault="003D00FF" w14:paraId="10DD48FC" w14:textId="77777777">
      <w:pPr>
        <w:pStyle w:val="Zaglavlje"/>
        <w:jc w:val="right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    </w:t>
      </w:r>
      <w:r w:rsidRPr="00B72985" w:rsidR="003B13ED">
        <w:rPr>
          <w:rFonts w:ascii="Arial" w:hAnsi="Arial" w:cs="Arial"/>
        </w:rPr>
        <w:t xml:space="preserve">    </w:t>
      </w:r>
      <w:r w:rsidRPr="00B72985" w:rsidR="00E3710C">
        <w:rPr>
          <w:rFonts w:ascii="Arial" w:hAnsi="Arial" w:cs="Arial"/>
        </w:rPr>
        <w:t xml:space="preserve"> </w:t>
      </w:r>
      <w:r w:rsidRPr="00B72985" w:rsidR="005B6BD2">
        <w:rPr>
          <w:rFonts w:ascii="Arial" w:hAnsi="Arial" w:cs="Arial"/>
        </w:rPr>
        <w:t>Posl. br. 4 St-</w:t>
      </w:r>
      <w:r w:rsidR="005B6BD2">
        <w:rPr>
          <w:rFonts w:ascii="Arial" w:hAnsi="Arial" w:cs="Arial"/>
        </w:rPr>
        <w:t>437/2021-73</w:t>
      </w:r>
    </w:p>
    <w:p w:rsidR="005B6BD2" w:rsidP="005B6BD2" w:rsidRDefault="005B6BD2" w14:paraId="1C3463C9" w14:textId="77777777">
      <w:pPr>
        <w:pStyle w:val="Zaglavlje"/>
        <w:jc w:val="right"/>
        <w:rPr>
          <w:rFonts w:ascii="Arial" w:hAnsi="Arial" w:cs="Arial"/>
        </w:rPr>
      </w:pPr>
    </w:p>
    <w:p w:rsidRPr="00B72985" w:rsidR="005B6BD2" w:rsidP="005B6BD2" w:rsidRDefault="005B6BD2" w14:paraId="4D2F03A5" w14:textId="1086B66A">
      <w:pPr>
        <w:pStyle w:val="Zaglavlje"/>
        <w:jc w:val="right"/>
        <w:rPr>
          <w:rFonts w:ascii="Arial" w:hAnsi="Arial" w:cs="Arial"/>
        </w:rPr>
      </w:pPr>
      <w:r w:rsidRPr="00B72985">
        <w:rPr>
          <w:rFonts w:ascii="Arial" w:hAnsi="Arial" w:cs="Arial"/>
        </w:rPr>
        <w:t>Posl. br</w:t>
      </w:r>
      <w:r>
        <w:rPr>
          <w:rFonts w:ascii="Arial" w:hAnsi="Arial" w:cs="Arial"/>
        </w:rPr>
        <w:t xml:space="preserve">oj: </w:t>
      </w:r>
      <w:r w:rsidRPr="00B72985">
        <w:rPr>
          <w:rFonts w:ascii="Arial" w:hAnsi="Arial" w:cs="Arial"/>
        </w:rPr>
        <w:t>4 St-</w:t>
      </w:r>
      <w:r w:rsidR="00016F2D">
        <w:rPr>
          <w:rFonts w:ascii="Arial" w:hAnsi="Arial" w:cs="Arial"/>
        </w:rPr>
        <w:t>633/2021-61</w:t>
      </w:r>
    </w:p>
    <w:p w:rsidRPr="00B72985" w:rsidR="00AC2BA5" w:rsidP="003D00FF" w:rsidRDefault="00AC2BA5" w14:paraId="0D87B706" w14:textId="144599EE">
      <w:pPr>
        <w:spacing w:line="240" w:lineRule="atLeast"/>
        <w:rPr>
          <w:rFonts w:ascii="Arial" w:hAnsi="Arial" w:cs="Arial"/>
        </w:rPr>
      </w:pPr>
    </w:p>
    <w:p w:rsidRPr="00B72985" w:rsidR="003D00FF" w:rsidP="003D00FF" w:rsidRDefault="001474D7" w14:paraId="2A8510C3" w14:textId="65074C7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 w14:paraId="4DE0C96D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Z A P I S N I K</w:t>
      </w:r>
    </w:p>
    <w:p w:rsidRPr="00B72985" w:rsidR="003D00FF" w:rsidP="003D00FF" w:rsidRDefault="00171957" w14:paraId="439C4A77" w14:textId="1606A6AF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o</w:t>
      </w:r>
      <w:r w:rsidRPr="00B72985" w:rsidR="003D00FF">
        <w:rPr>
          <w:rFonts w:ascii="Arial" w:hAnsi="Arial" w:cs="Arial"/>
        </w:rPr>
        <w:t>d</w:t>
      </w:r>
      <w:r w:rsidRPr="00B72985" w:rsidR="0083262F">
        <w:rPr>
          <w:rFonts w:ascii="Arial" w:hAnsi="Arial" w:cs="Arial"/>
        </w:rPr>
        <w:t xml:space="preserve"> </w:t>
      </w:r>
      <w:r w:rsidR="00016F2D">
        <w:rPr>
          <w:rFonts w:ascii="Arial" w:hAnsi="Arial" w:cs="Arial"/>
        </w:rPr>
        <w:t>5</w:t>
      </w:r>
      <w:r w:rsidR="005B6BD2">
        <w:rPr>
          <w:rFonts w:ascii="Arial" w:hAnsi="Arial" w:cs="Arial"/>
        </w:rPr>
        <w:t xml:space="preserve">. </w:t>
      </w:r>
      <w:r w:rsidR="00016F2D">
        <w:rPr>
          <w:rFonts w:ascii="Arial" w:hAnsi="Arial" w:cs="Arial"/>
        </w:rPr>
        <w:t>prosinca</w:t>
      </w:r>
      <w:r w:rsidR="00883C2E">
        <w:rPr>
          <w:rFonts w:ascii="Arial" w:hAnsi="Arial" w:cs="Arial"/>
        </w:rPr>
        <w:t xml:space="preserve"> 202</w:t>
      </w:r>
      <w:r w:rsidR="00016F2D">
        <w:rPr>
          <w:rFonts w:ascii="Arial" w:hAnsi="Arial" w:cs="Arial"/>
        </w:rPr>
        <w:t>3</w:t>
      </w:r>
      <w:r w:rsidR="00883C2E">
        <w:rPr>
          <w:rFonts w:ascii="Arial" w:hAnsi="Arial" w:cs="Arial"/>
        </w:rPr>
        <w:t>.</w:t>
      </w:r>
    </w:p>
    <w:p w:rsidRPr="00B72985" w:rsidR="003D00FF" w:rsidP="003D00FF" w:rsidRDefault="00171957" w14:paraId="5DE19856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s</w:t>
      </w:r>
      <w:r w:rsidRPr="00B72985" w:rsidR="003D00FF">
        <w:rPr>
          <w:rFonts w:ascii="Arial" w:hAnsi="Arial" w:cs="Arial"/>
        </w:rPr>
        <w:t xml:space="preserve">astavljen kod Trgovačkog suda u Pazinu </w:t>
      </w:r>
    </w:p>
    <w:p w:rsidRPr="00B72985" w:rsidR="003D00FF" w:rsidP="003D00FF" w:rsidRDefault="003D00FF" w14:paraId="329E04AB" w14:textId="4139B786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o </w:t>
      </w:r>
      <w:r w:rsidRPr="00B72985" w:rsidR="00171957">
        <w:rPr>
          <w:rFonts w:ascii="Arial" w:hAnsi="Arial" w:cs="Arial"/>
        </w:rPr>
        <w:t>ročištu za</w:t>
      </w:r>
      <w:r w:rsidR="005B6BD2">
        <w:rPr>
          <w:rFonts w:ascii="Arial" w:hAnsi="Arial" w:cs="Arial"/>
        </w:rPr>
        <w:t xml:space="preserve"> </w:t>
      </w:r>
      <w:r w:rsidR="00EF1E58">
        <w:rPr>
          <w:rFonts w:ascii="Arial" w:hAnsi="Arial" w:cs="Arial"/>
        </w:rPr>
        <w:t>utvrđivanje</w:t>
      </w:r>
      <w:r w:rsidR="005B6BD2">
        <w:rPr>
          <w:rFonts w:ascii="Arial" w:hAnsi="Arial" w:cs="Arial"/>
        </w:rPr>
        <w:t xml:space="preserve"> troškova unovčenja i</w:t>
      </w:r>
      <w:r w:rsidRPr="00B72985" w:rsidR="00171957">
        <w:rPr>
          <w:rFonts w:ascii="Arial" w:hAnsi="Arial" w:cs="Arial"/>
        </w:rPr>
        <w:t xml:space="preserve"> diobu kupovnine </w:t>
      </w:r>
      <w:r w:rsidRPr="00B72985">
        <w:rPr>
          <w:rFonts w:ascii="Arial" w:hAnsi="Arial" w:cs="Arial"/>
        </w:rPr>
        <w:t xml:space="preserve"> </w:t>
      </w:r>
    </w:p>
    <w:p w:rsidRPr="00B72985" w:rsidR="00F2526C" w:rsidP="00D327E4" w:rsidRDefault="003D00FF" w14:paraId="7325DD66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u stečajnom postupku nad stečajnim dužnikom </w:t>
      </w:r>
    </w:p>
    <w:p w:rsidRPr="00B72985" w:rsidR="0002431B" w:rsidP="003D00FF" w:rsidRDefault="00016F2D" w14:paraId="650B9742" w14:textId="7DDDD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016F2D">
        <w:rPr>
          <w:rFonts w:ascii="Arial" w:hAnsi="Arial" w:cs="Arial"/>
        </w:rPr>
        <w:t>stečajnom masom iza društva BAOBAB d.o.o. "u stečaju", Rijeka, Mosorska 9, OIB: 32106134926</w:t>
      </w:r>
    </w:p>
    <w:p w:rsidRPr="00B72985" w:rsidR="00AC2BA5" w:rsidP="003D00FF" w:rsidRDefault="00AC2BA5" w14:paraId="08B6B478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72985" w:rsidR="003D00FF" w:rsidP="003D00FF" w:rsidRDefault="003D00FF" w14:paraId="64360BE0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</w:t>
      </w:r>
    </w:p>
    <w:p w:rsidRPr="00B72985" w:rsidR="003D00FF" w:rsidP="003D00FF" w:rsidRDefault="003D00FF" w14:paraId="087277A1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OD SUDA NAZOČNI:</w:t>
      </w:r>
    </w:p>
    <w:p w:rsidRPr="00B72985" w:rsidR="003D00FF" w:rsidP="003D00FF" w:rsidRDefault="00DE4957" w14:paraId="2A641A81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Tijana Licul</w:t>
      </w:r>
      <w:r w:rsidRPr="00B72985" w:rsidR="003D00FF">
        <w:rPr>
          <w:rFonts w:ascii="Arial" w:hAnsi="Arial" w:cs="Arial"/>
        </w:rPr>
        <w:t xml:space="preserve">, stečajna sutkinja </w:t>
      </w:r>
    </w:p>
    <w:p w:rsidRPr="00B72985" w:rsidR="003D00FF" w:rsidP="003D00FF" w:rsidRDefault="00DE4957" w14:paraId="5D59977C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Sanja Prodan</w:t>
      </w:r>
      <w:r w:rsidRPr="00B72985" w:rsidR="003D00FF">
        <w:rPr>
          <w:rFonts w:ascii="Arial" w:hAnsi="Arial" w:cs="Arial"/>
        </w:rPr>
        <w:t>, zapisničarka</w:t>
      </w:r>
    </w:p>
    <w:p w:rsidRPr="00B72985" w:rsidR="00A206D8" w:rsidP="003D00FF" w:rsidRDefault="00A206D8" w14:paraId="51155AF8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 w14:paraId="3B4FBDA7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7D2B762C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Početak u </w:t>
      </w:r>
      <w:r w:rsidR="00883C2E">
        <w:rPr>
          <w:rFonts w:ascii="Arial" w:hAnsi="Arial" w:cs="Arial"/>
        </w:rPr>
        <w:t>13</w:t>
      </w:r>
      <w:r w:rsidR="00A2485B">
        <w:rPr>
          <w:rFonts w:ascii="Arial" w:hAnsi="Arial" w:cs="Arial"/>
        </w:rPr>
        <w:t>:</w:t>
      </w:r>
      <w:r w:rsidR="00B72985">
        <w:rPr>
          <w:rFonts w:ascii="Arial" w:hAnsi="Arial" w:cs="Arial"/>
        </w:rPr>
        <w:t>00</w:t>
      </w:r>
      <w:r w:rsidRPr="00B72985">
        <w:rPr>
          <w:rFonts w:ascii="Arial" w:hAnsi="Arial" w:cs="Arial"/>
        </w:rPr>
        <w:t xml:space="preserve"> sati. Ročište je javno.</w:t>
      </w:r>
    </w:p>
    <w:p w:rsidRPr="00B72985" w:rsidR="003D00FF" w:rsidP="003D00FF" w:rsidRDefault="003D00FF" w14:paraId="07617345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Utvrđuje se da su pristupili:</w:t>
      </w:r>
    </w:p>
    <w:p w:rsidRPr="00B72985" w:rsidR="003D00FF" w:rsidP="003D00FF" w:rsidRDefault="00DE4957" w14:paraId="408FC627" w14:textId="4FC5B14A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- stečajn</w:t>
      </w:r>
      <w:r w:rsidRPr="00B72985" w:rsidR="002F555D">
        <w:rPr>
          <w:rFonts w:ascii="Arial" w:hAnsi="Arial" w:cs="Arial"/>
        </w:rPr>
        <w:t xml:space="preserve">i upravitelj </w:t>
      </w:r>
      <w:r w:rsidR="00016F2D">
        <w:rPr>
          <w:rFonts w:ascii="Arial" w:hAnsi="Arial" w:cs="Arial"/>
        </w:rPr>
        <w:t>Sanjin Dinko Dorčić</w:t>
      </w:r>
    </w:p>
    <w:p w:rsidR="00A2485B" w:rsidP="00B72985" w:rsidRDefault="00A2485B" w14:paraId="7B254CE8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 w14:paraId="61045757" w14:textId="77777777">
      <w:pPr>
        <w:spacing w:line="240" w:lineRule="atLeast"/>
        <w:jc w:val="both"/>
        <w:rPr>
          <w:rFonts w:ascii="Arial" w:hAnsi="Arial" w:cs="Arial"/>
        </w:rPr>
      </w:pPr>
    </w:p>
    <w:p w:rsidR="005437EB" w:rsidP="00AA7A3B" w:rsidRDefault="009A5FB8" w14:paraId="0AE52ACF" w14:textId="2B0A7B12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Utvrđuje se da je st</w:t>
      </w:r>
      <w:r w:rsidR="005B6BD2">
        <w:rPr>
          <w:rFonts w:ascii="Arial" w:hAnsi="Arial" w:cs="Arial"/>
        </w:rPr>
        <w:t xml:space="preserve">ečajni upravitelj dostavio obračun troškova unovčenja </w:t>
      </w:r>
      <w:r w:rsidR="00016F2D">
        <w:rPr>
          <w:rFonts w:ascii="Arial" w:hAnsi="Arial" w:cs="Arial"/>
        </w:rPr>
        <w:t>6</w:t>
      </w:r>
      <w:r w:rsidR="005B6BD2">
        <w:rPr>
          <w:rFonts w:ascii="Arial" w:hAnsi="Arial" w:cs="Arial"/>
        </w:rPr>
        <w:t xml:space="preserve">. lipnja </w:t>
      </w:r>
      <w:r w:rsidR="00016F2D">
        <w:rPr>
          <w:rFonts w:ascii="Arial" w:hAnsi="Arial" w:cs="Arial"/>
        </w:rPr>
        <w:t>2023</w:t>
      </w:r>
      <w:r w:rsidR="005B6BD2">
        <w:rPr>
          <w:rFonts w:ascii="Arial" w:hAnsi="Arial" w:cs="Arial"/>
        </w:rPr>
        <w:t xml:space="preserve">. godine (list </w:t>
      </w:r>
      <w:r w:rsidR="00016F2D">
        <w:rPr>
          <w:rFonts w:ascii="Arial" w:hAnsi="Arial" w:cs="Arial"/>
        </w:rPr>
        <w:t>174-192) sa dopunom i izmjenom</w:t>
      </w:r>
      <w:r w:rsidR="005437EB">
        <w:rPr>
          <w:rFonts w:ascii="Arial" w:hAnsi="Arial" w:cs="Arial"/>
        </w:rPr>
        <w:t xml:space="preserve"> od </w:t>
      </w:r>
      <w:r w:rsidR="00016F2D">
        <w:rPr>
          <w:rFonts w:ascii="Arial" w:hAnsi="Arial" w:cs="Arial"/>
        </w:rPr>
        <w:t>18</w:t>
      </w:r>
      <w:r w:rsidR="005437EB">
        <w:rPr>
          <w:rFonts w:ascii="Arial" w:hAnsi="Arial" w:cs="Arial"/>
        </w:rPr>
        <w:t xml:space="preserve">. srpnja </w:t>
      </w:r>
      <w:r w:rsidR="00333170">
        <w:rPr>
          <w:rFonts w:ascii="Arial" w:hAnsi="Arial" w:cs="Arial"/>
        </w:rPr>
        <w:t>202</w:t>
      </w:r>
      <w:r w:rsidR="00016F2D">
        <w:rPr>
          <w:rFonts w:ascii="Arial" w:hAnsi="Arial" w:cs="Arial"/>
        </w:rPr>
        <w:t>3</w:t>
      </w:r>
      <w:r w:rsidR="00333170">
        <w:rPr>
          <w:rFonts w:ascii="Arial" w:hAnsi="Arial" w:cs="Arial"/>
        </w:rPr>
        <w:t xml:space="preserve">. godine (list </w:t>
      </w:r>
      <w:r w:rsidR="00016F2D">
        <w:rPr>
          <w:rFonts w:ascii="Arial" w:hAnsi="Arial" w:cs="Arial"/>
        </w:rPr>
        <w:t>195-204</w:t>
      </w:r>
      <w:r w:rsidR="00333170">
        <w:rPr>
          <w:rFonts w:ascii="Arial" w:hAnsi="Arial" w:cs="Arial"/>
        </w:rPr>
        <w:t>)</w:t>
      </w:r>
      <w:r w:rsidR="005437EB">
        <w:rPr>
          <w:rFonts w:ascii="Arial" w:hAnsi="Arial" w:cs="Arial"/>
        </w:rPr>
        <w:t xml:space="preserve"> </w:t>
      </w:r>
      <w:r w:rsidR="00016F2D">
        <w:rPr>
          <w:rFonts w:ascii="Arial" w:hAnsi="Arial" w:cs="Arial"/>
        </w:rPr>
        <w:t xml:space="preserve">koji su dana 9. kolovoza 2023. objavljeni na e-oglasnoj ploči. </w:t>
      </w:r>
    </w:p>
    <w:p w:rsidR="005437EB" w:rsidP="00AA7A3B" w:rsidRDefault="005437EB" w14:paraId="0DC0F412" w14:textId="77777777">
      <w:pPr>
        <w:spacing w:line="240" w:lineRule="atLeast"/>
        <w:jc w:val="both"/>
        <w:rPr>
          <w:rFonts w:ascii="Arial" w:hAnsi="Arial" w:cs="Arial"/>
        </w:rPr>
      </w:pPr>
    </w:p>
    <w:p w:rsidR="005437EB" w:rsidP="00AA7A3B" w:rsidRDefault="005437EB" w14:paraId="07783597" w14:textId="4AFCCB5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ostaje u cijelosti kod dostavljenih obračuna troškova unovčenja. </w:t>
      </w:r>
    </w:p>
    <w:p w:rsidR="005437EB" w:rsidP="00AA7A3B" w:rsidRDefault="005437EB" w14:paraId="5F1171AA" w14:textId="3B427547">
      <w:pPr>
        <w:spacing w:line="240" w:lineRule="atLeast"/>
        <w:jc w:val="both"/>
        <w:rPr>
          <w:rFonts w:ascii="Arial" w:hAnsi="Arial" w:cs="Arial"/>
        </w:rPr>
      </w:pPr>
    </w:p>
    <w:p w:rsidR="005437EB" w:rsidP="00AA7A3B" w:rsidRDefault="005437EB" w14:paraId="7F99FB8E" w14:textId="0336BC1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</w:t>
      </w:r>
      <w:r w:rsidR="00016F2D">
        <w:rPr>
          <w:rFonts w:ascii="Arial" w:hAnsi="Arial" w:cs="Arial"/>
        </w:rPr>
        <w:t>EUROTRADE d.o.o.</w:t>
      </w:r>
      <w:r>
        <w:rPr>
          <w:rFonts w:ascii="Arial" w:hAnsi="Arial" w:cs="Arial"/>
        </w:rPr>
        <w:t xml:space="preserve"> je dostavila obračun svog potraživanja dana </w:t>
      </w:r>
      <w:r w:rsidR="00016F2D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. </w:t>
      </w:r>
      <w:r w:rsidR="00016F2D">
        <w:rPr>
          <w:rFonts w:ascii="Arial" w:hAnsi="Arial" w:cs="Arial"/>
        </w:rPr>
        <w:t xml:space="preserve">rujna </w:t>
      </w:r>
      <w:r>
        <w:rPr>
          <w:rFonts w:ascii="Arial" w:hAnsi="Arial" w:cs="Arial"/>
        </w:rPr>
        <w:t>202</w:t>
      </w:r>
      <w:r w:rsidR="00016F2D">
        <w:rPr>
          <w:rFonts w:ascii="Arial" w:hAnsi="Arial" w:cs="Arial"/>
        </w:rPr>
        <w:t>3</w:t>
      </w:r>
      <w:r>
        <w:rPr>
          <w:rFonts w:ascii="Arial" w:hAnsi="Arial" w:cs="Arial"/>
        </w:rPr>
        <w:t>. g</w:t>
      </w:r>
      <w:r w:rsidR="00333170">
        <w:rPr>
          <w:rFonts w:ascii="Arial" w:hAnsi="Arial" w:cs="Arial"/>
        </w:rPr>
        <w:t xml:space="preserve">odine (list </w:t>
      </w:r>
      <w:r w:rsidR="00016F2D">
        <w:rPr>
          <w:rFonts w:ascii="Arial" w:hAnsi="Arial" w:cs="Arial"/>
        </w:rPr>
        <w:t>209-214 spisa).</w:t>
      </w:r>
    </w:p>
    <w:p w:rsidR="00016F2D" w:rsidP="00016F2D" w:rsidRDefault="00016F2D" w14:paraId="00337317" w14:textId="6CE35EFD">
      <w:pPr>
        <w:spacing w:line="240" w:lineRule="atLeast"/>
        <w:jc w:val="both"/>
        <w:rPr>
          <w:rFonts w:ascii="Arial" w:hAnsi="Arial" w:cs="Arial"/>
        </w:rPr>
      </w:pPr>
    </w:p>
    <w:p w:rsidR="00016F2D" w:rsidP="00016F2D" w:rsidRDefault="00016F2D" w14:paraId="50D2E5F0" w14:textId="7C49A6D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Vjerovnik REPUBLIKA HRVATSKA je dostavila obračun svog potraživanja dana 4. prosinca 2023. godine (list 217 spisa).</w:t>
      </w:r>
    </w:p>
    <w:p w:rsidR="005437EB" w:rsidP="00AA7A3B" w:rsidRDefault="005437EB" w14:paraId="54BC1206" w14:textId="3092DD9A">
      <w:pPr>
        <w:spacing w:line="240" w:lineRule="atLeast"/>
        <w:jc w:val="both"/>
        <w:rPr>
          <w:rFonts w:ascii="Arial" w:hAnsi="Arial" w:cs="Arial"/>
        </w:rPr>
      </w:pPr>
    </w:p>
    <w:p w:rsidR="005437EB" w:rsidP="00AA7A3B" w:rsidRDefault="005437EB" w14:paraId="477ADF42" w14:textId="701AE5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dostavljene obračune troškova unovčenja te obračun potraživanja vjerovnika do dana održavanja ovog ročišta nije bilo primjedbi.</w:t>
      </w:r>
    </w:p>
    <w:p w:rsidR="005437EB" w:rsidP="00AA7A3B" w:rsidRDefault="005437EB" w14:paraId="3C4E1F6C" w14:textId="1C184B1A">
      <w:pPr>
        <w:spacing w:line="240" w:lineRule="atLeast"/>
        <w:jc w:val="both"/>
        <w:rPr>
          <w:rFonts w:ascii="Arial" w:hAnsi="Arial" w:cs="Arial"/>
        </w:rPr>
      </w:pPr>
    </w:p>
    <w:p w:rsidRPr="00B72985" w:rsidR="00462EB9" w:rsidP="00016F2D" w:rsidRDefault="005437EB" w14:paraId="29836DD7" w14:textId="723D824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B72985" w:rsidR="003D00FF" w:rsidP="003D00FF" w:rsidRDefault="003D00FF" w14:paraId="3219A6E6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A2485B">
        <w:rPr>
          <w:rFonts w:ascii="Arial" w:hAnsi="Arial" w:cs="Arial"/>
        </w:rPr>
        <w:t>Sudac</w:t>
      </w:r>
    </w:p>
    <w:p w:rsidRPr="00B72985" w:rsidR="003D00FF" w:rsidP="003D00FF" w:rsidRDefault="003B13ED" w14:paraId="1D249E92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r</w:t>
      </w:r>
      <w:r w:rsidRPr="00B72985" w:rsidR="003D00FF">
        <w:rPr>
          <w:rFonts w:ascii="Arial" w:hAnsi="Arial" w:cs="Arial"/>
        </w:rPr>
        <w:t xml:space="preserve"> j e š </w:t>
      </w:r>
      <w:r w:rsidR="00A2485B">
        <w:rPr>
          <w:rFonts w:ascii="Arial" w:hAnsi="Arial" w:cs="Arial"/>
        </w:rPr>
        <w:t xml:space="preserve">a v a </w:t>
      </w:r>
    </w:p>
    <w:p w:rsidRPr="00B72985" w:rsidR="003D00FF" w:rsidP="003D00FF" w:rsidRDefault="003D00FF" w14:paraId="20E418CA" w14:textId="77777777">
      <w:pPr>
        <w:spacing w:line="240" w:lineRule="atLeast"/>
        <w:jc w:val="center"/>
        <w:rPr>
          <w:rFonts w:ascii="Arial" w:hAnsi="Arial" w:cs="Arial"/>
        </w:rPr>
      </w:pPr>
    </w:p>
    <w:p w:rsidRPr="00B72985" w:rsidR="00A206D8" w:rsidP="003D00FF" w:rsidRDefault="00A206D8" w14:paraId="6997B760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3D00FF" w:rsidP="003D00FF" w:rsidRDefault="001474D7" w14:paraId="7C62CE57" w14:textId="4EB44F6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Donijet će se </w:t>
      </w:r>
      <w:r w:rsidR="00052619">
        <w:rPr>
          <w:rFonts w:ascii="Arial" w:hAnsi="Arial" w:cs="Arial"/>
        </w:rPr>
        <w:t>rješenje u pisanom obliku.</w:t>
      </w:r>
    </w:p>
    <w:p w:rsidRPr="00B72985" w:rsidR="00A2485B" w:rsidP="003D00FF" w:rsidRDefault="00A2485B" w14:paraId="7592D218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1C92D18A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1474D7" w:rsidP="001474D7" w:rsidRDefault="003D00FF" w14:paraId="477D677C" w14:textId="55755D4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Dovršeno u </w:t>
      </w:r>
      <w:r w:rsidR="003B4B73">
        <w:rPr>
          <w:rFonts w:ascii="Arial" w:hAnsi="Arial" w:cs="Arial"/>
        </w:rPr>
        <w:t>13</w:t>
      </w:r>
      <w:r w:rsidR="00A2485B">
        <w:rPr>
          <w:rFonts w:ascii="Arial" w:hAnsi="Arial" w:cs="Arial"/>
        </w:rPr>
        <w:t>:</w:t>
      </w:r>
      <w:r w:rsidR="004E101F">
        <w:rPr>
          <w:rFonts w:ascii="Arial" w:hAnsi="Arial" w:cs="Arial"/>
        </w:rPr>
        <w:t>05</w:t>
      </w:r>
      <w:r w:rsidRPr="00B72985">
        <w:rPr>
          <w:rFonts w:ascii="Arial" w:hAnsi="Arial" w:cs="Arial"/>
        </w:rPr>
        <w:t xml:space="preserve"> sati.</w:t>
      </w:r>
    </w:p>
    <w:p w:rsidRPr="00B72985" w:rsidR="001474D7" w:rsidP="001474D7" w:rsidRDefault="001474D7" w14:paraId="30F7DD69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1474D7" w:rsidP="001474D7" w:rsidRDefault="001474D7" w14:paraId="2FF5C50F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3D00FF" w:rsidP="001474D7" w:rsidRDefault="001474D7" w14:paraId="0295A7F8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72985">
        <w:rPr>
          <w:rFonts w:ascii="Arial" w:hAnsi="Arial" w:cs="Arial"/>
        </w:rPr>
        <w:t>Stečajni upravitelj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  Stečajna sutkinja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</w:p>
    <w:p w:rsidRPr="00B72985" w:rsidR="003D00FF" w:rsidP="003D00FF" w:rsidRDefault="003D00FF" w14:paraId="42598E90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</w:p>
    <w:p w:rsidRPr="00B72985" w:rsidR="003D00FF" w:rsidP="00AC2BA5" w:rsidRDefault="00AC2BA5" w14:paraId="00BF105F" w14:textId="70405A93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 </w:t>
      </w:r>
    </w:p>
    <w:p w:rsidRPr="00B72985" w:rsidR="003D00FF" w:rsidP="003D00FF" w:rsidRDefault="003D00FF" w14:paraId="3CE3BFC3" w14:textId="77777777">
      <w:pPr>
        <w:spacing w:line="240" w:lineRule="atLeast"/>
        <w:jc w:val="center"/>
        <w:rPr>
          <w:rFonts w:ascii="Arial" w:hAnsi="Arial" w:cs="Arial"/>
        </w:rPr>
      </w:pPr>
    </w:p>
    <w:p w:rsidRPr="00B72985" w:rsidR="003D00FF" w:rsidP="003D00FF" w:rsidRDefault="003D00FF" w14:paraId="08407EFA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             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</w:t>
      </w:r>
      <w:r w:rsidRPr="00B72985">
        <w:rPr>
          <w:rFonts w:ascii="Arial" w:hAnsi="Arial" w:cs="Arial"/>
        </w:rPr>
        <w:tab/>
        <w:t xml:space="preserve">           Zapisničarka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 w14:paraId="2D53E150" w14:textId="77777777">
      <w:pPr>
        <w:rPr>
          <w:rFonts w:ascii="Arial" w:hAnsi="Arial" w:cs="Arial"/>
        </w:rPr>
      </w:pPr>
    </w:p>
    <w:p w:rsidRPr="00B72985" w:rsidR="003D00FF" w:rsidP="003D00FF" w:rsidRDefault="003D00FF" w14:paraId="05F77F26" w14:textId="77777777">
      <w:pPr>
        <w:rPr>
          <w:rFonts w:ascii="Arial" w:hAnsi="Arial" w:cs="Arial"/>
        </w:rPr>
      </w:pPr>
    </w:p>
    <w:p w:rsidRPr="00B72985" w:rsidR="003D00FF" w:rsidP="003D00FF" w:rsidRDefault="003D00FF" w14:paraId="02D59A6B" w14:textId="77777777">
      <w:pPr>
        <w:rPr>
          <w:rFonts w:ascii="Arial" w:hAnsi="Arial" w:cs="Arial"/>
        </w:rPr>
      </w:pPr>
    </w:p>
    <w:p w:rsidRPr="00B72985" w:rsidR="003D00FF" w:rsidP="003D00FF" w:rsidRDefault="003D00FF" w14:paraId="5791A488" w14:textId="77777777">
      <w:pPr>
        <w:rPr>
          <w:rFonts w:ascii="Arial" w:hAnsi="Arial" w:cs="Arial"/>
        </w:rPr>
      </w:pPr>
    </w:p>
    <w:p w:rsidRPr="00B72985" w:rsidR="003D00FF" w:rsidP="003D00FF" w:rsidRDefault="003D00FF" w14:paraId="0961CEF4" w14:textId="77777777">
      <w:pPr>
        <w:rPr>
          <w:rFonts w:ascii="Arial" w:hAnsi="Arial" w:cs="Arial"/>
        </w:rPr>
      </w:pPr>
    </w:p>
    <w:p w:rsidRPr="00B72985" w:rsidR="003D00FF" w:rsidP="003D00FF" w:rsidRDefault="003D00FF" w14:paraId="084D0D15" w14:textId="77777777">
      <w:pPr>
        <w:rPr>
          <w:rFonts w:ascii="Arial" w:hAnsi="Arial" w:cs="Arial"/>
        </w:rPr>
      </w:pPr>
    </w:p>
    <w:p w:rsidRPr="00B72985" w:rsidR="00500701" w:rsidRDefault="00F7543F" w14:paraId="0EFB9914" w14:textId="77777777">
      <w:pPr>
        <w:rPr>
          <w:rFonts w:ascii="Arial" w:hAnsi="Arial" w:cs="Arial"/>
        </w:rPr>
      </w:pPr>
    </w:p>
    <w:sectPr w:rsidRPr="00B72985" w:rsidR="00500701" w:rsidSect="005A787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 w14:paraId="72113A2B" w14:textId="77777777">
      <w:r>
        <w:separator/>
      </w:r>
    </w:p>
  </w:endnote>
  <w:endnote w:type="continuationSeparator" w:id="0">
    <w:p w:rsidR="003D00FF" w:rsidP="003D00FF" w:rsidRDefault="003D00FF" w14:paraId="5F27A0B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 w14:paraId="62D32D68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7543F" w14:paraId="5A81CE17" w14:textId="77777777">
    <w:pPr>
      <w:pStyle w:val="Podnoje"/>
      <w:ind w:right="360"/>
    </w:pPr>
  </w:p>
  <w:p w:rsidR="000E5907" w:rsidRDefault="00F7543F" w14:paraId="40CC23FE" w14:textId="77777777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F7543F" w14:paraId="3F423D82" w14:textId="7777777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F7543F" w14:paraId="6B3E7B84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 w14:paraId="652C3B74" w14:textId="77777777">
      <w:r>
        <w:separator/>
      </w:r>
    </w:p>
  </w:footnote>
  <w:footnote w:type="continuationSeparator" w:id="0">
    <w:p w:rsidR="003D00FF" w:rsidP="003D00FF" w:rsidRDefault="003D00FF" w14:paraId="0E3650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 w14:paraId="79A3A8D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7543F" w14:paraId="16923ED8" w14:textId="77777777">
    <w:pPr>
      <w:pStyle w:val="Zaglavlje"/>
    </w:pPr>
  </w:p>
  <w:p w:rsidR="000E5907" w:rsidRDefault="00F7543F" w14:paraId="0381910E" w14:textId="77777777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0E5907" w:rsidP="00CA15AA" w:rsidRDefault="00761516" w14:paraId="3A0275F1" w14:textId="1CCE8F5D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72985">
      <w:rPr>
        <w:rStyle w:val="Brojstranice"/>
        <w:rFonts w:ascii="Arial" w:hAnsi="Arial" w:cs="Arial"/>
      </w:rPr>
      <w:fldChar w:fldCharType="begin"/>
    </w:r>
    <w:r w:rsidRPr="00B72985">
      <w:rPr>
        <w:rStyle w:val="Brojstranice"/>
        <w:rFonts w:ascii="Arial" w:hAnsi="Arial" w:cs="Arial"/>
      </w:rPr>
      <w:instrText xml:space="preserve">PAGE  </w:instrText>
    </w:r>
    <w:r w:rsidRPr="00B72985">
      <w:rPr>
        <w:rStyle w:val="Brojstranice"/>
        <w:rFonts w:ascii="Arial" w:hAnsi="Arial" w:cs="Arial"/>
      </w:rPr>
      <w:fldChar w:fldCharType="separate"/>
    </w:r>
    <w:r w:rsidR="00F7543F">
      <w:rPr>
        <w:rStyle w:val="Brojstranice"/>
        <w:rFonts w:ascii="Arial" w:hAnsi="Arial" w:cs="Arial"/>
        <w:noProof/>
      </w:rPr>
      <w:t>- 2 -</w:t>
    </w:r>
    <w:r w:rsidRPr="00B72985">
      <w:rPr>
        <w:rStyle w:val="Brojstranice"/>
        <w:rFonts w:ascii="Arial" w:hAnsi="Arial" w:cs="Arial"/>
      </w:rPr>
      <w:fldChar w:fldCharType="end"/>
    </w:r>
  </w:p>
  <w:p w:rsidRPr="00B72985" w:rsidR="00016F2D" w:rsidP="00016F2D" w:rsidRDefault="00016F2D" w14:paraId="31BAE573" w14:textId="77777777">
    <w:pPr>
      <w:pStyle w:val="Zaglavlje"/>
      <w:jc w:val="right"/>
      <w:rPr>
        <w:rFonts w:ascii="Arial" w:hAnsi="Arial" w:cs="Arial"/>
      </w:rPr>
    </w:pPr>
    <w:r w:rsidRPr="00B72985">
      <w:rPr>
        <w:rFonts w:ascii="Arial" w:hAnsi="Arial" w:cs="Arial"/>
      </w:rPr>
      <w:t>Posl. br</w:t>
    </w:r>
    <w:r>
      <w:rPr>
        <w:rFonts w:ascii="Arial" w:hAnsi="Arial" w:cs="Arial"/>
      </w:rPr>
      <w:t xml:space="preserve">oj: </w:t>
    </w:r>
    <w:r w:rsidRPr="00B72985">
      <w:rPr>
        <w:rFonts w:ascii="Arial" w:hAnsi="Arial" w:cs="Arial"/>
      </w:rPr>
      <w:t>4 St-</w:t>
    </w:r>
    <w:r>
      <w:rPr>
        <w:rFonts w:ascii="Arial" w:hAnsi="Arial" w:cs="Arial"/>
      </w:rPr>
      <w:t>633/2021-61</w:t>
    </w:r>
  </w:p>
  <w:p w:rsidRPr="00034975" w:rsidR="000E5907" w:rsidP="00034975" w:rsidRDefault="00F7543F" w14:paraId="66B65352" w14:textId="77777777">
    <w:pPr>
      <w:jc w:val="right"/>
      <w:rPr>
        <w:b/>
      </w:rPr>
    </w:pPr>
  </w:p>
  <w:p w:rsidR="000E5907" w:rsidRDefault="00F7543F" w14:paraId="7BA74CA6" w14:textId="77777777"/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savePreviewPicture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0B95"/>
    <w:rsid w:val="00016F2D"/>
    <w:rsid w:val="0002431B"/>
    <w:rsid w:val="00052619"/>
    <w:rsid w:val="00074915"/>
    <w:rsid w:val="00123109"/>
    <w:rsid w:val="001474D7"/>
    <w:rsid w:val="00165C6E"/>
    <w:rsid w:val="00171957"/>
    <w:rsid w:val="0024428D"/>
    <w:rsid w:val="00256065"/>
    <w:rsid w:val="002C73AE"/>
    <w:rsid w:val="002F555D"/>
    <w:rsid w:val="00333170"/>
    <w:rsid w:val="003767FF"/>
    <w:rsid w:val="003B13ED"/>
    <w:rsid w:val="003B4B73"/>
    <w:rsid w:val="003D00FF"/>
    <w:rsid w:val="00462EB9"/>
    <w:rsid w:val="004E101F"/>
    <w:rsid w:val="00506FDA"/>
    <w:rsid w:val="005437EB"/>
    <w:rsid w:val="00554328"/>
    <w:rsid w:val="005B6BD2"/>
    <w:rsid w:val="00605782"/>
    <w:rsid w:val="00613566"/>
    <w:rsid w:val="0062489B"/>
    <w:rsid w:val="006A095F"/>
    <w:rsid w:val="007011F7"/>
    <w:rsid w:val="00727038"/>
    <w:rsid w:val="00761516"/>
    <w:rsid w:val="00820DCF"/>
    <w:rsid w:val="0083262F"/>
    <w:rsid w:val="00870AF1"/>
    <w:rsid w:val="00883C2E"/>
    <w:rsid w:val="008F17A9"/>
    <w:rsid w:val="00905F38"/>
    <w:rsid w:val="00954678"/>
    <w:rsid w:val="00985388"/>
    <w:rsid w:val="009A5FB8"/>
    <w:rsid w:val="009A6A7C"/>
    <w:rsid w:val="00A0073B"/>
    <w:rsid w:val="00A206D8"/>
    <w:rsid w:val="00A2485B"/>
    <w:rsid w:val="00AA7A3B"/>
    <w:rsid w:val="00AC2BA5"/>
    <w:rsid w:val="00AE72CC"/>
    <w:rsid w:val="00B72985"/>
    <w:rsid w:val="00B774BE"/>
    <w:rsid w:val="00C10ED0"/>
    <w:rsid w:val="00C27AD6"/>
    <w:rsid w:val="00D03105"/>
    <w:rsid w:val="00D327E4"/>
    <w:rsid w:val="00D6425E"/>
    <w:rsid w:val="00D9118F"/>
    <w:rsid w:val="00DE4957"/>
    <w:rsid w:val="00E3710C"/>
    <w:rsid w:val="00E70218"/>
    <w:rsid w:val="00E832A7"/>
    <w:rsid w:val="00EB3C11"/>
    <w:rsid w:val="00EF1E58"/>
    <w:rsid w:val="00F2526C"/>
    <w:rsid w:val="00F64ACF"/>
    <w:rsid w:val="00F7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  <w14:docId w14:val="79FB766F"/>
  <w15:docId w15:val="{AD53FFFB-9A79-4247-B8C7-0BBCB0E607B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2023.</izvorni_sadrzaj>
    <derivirana_varijabla naziv="DomainObject.StvarniPocetakDatum_1">5. prosinca 2023.</derivirana_varijabla>
  </DomainObject.StvarniPocetakDatum>
  <DomainObject.StvarniZavrsetakDatum>
    <izvorni_sadrzaj>5. prosinca 2023.</izvorni_sadrzaj>
    <derivirana_varijabla naziv="DomainObject.StvarniZavrsetakDatum_1">5. prosinca 2023.</derivirana_varijabla>
  </DomainObject.StvarniZavrsetakDatum>
  <DomainObject.PlaniraniZavrsetakDatum>
    <izvorni_sadrzaj>5. prosinca 2023.</izvorni_sadrzaj>
    <derivirana_varijabla naziv="DomainObject.PlaniraniZavrsetakDatum_1">5. prosinca 2023.</derivirana_varijabla>
  </DomainObject.PlaniraniZavrsetakDatum>
  <DomainObject.PlaniraniPocetakDatum>
    <izvorni_sadrzaj>5. prosinca 2023.</izvorni_sadrzaj>
    <derivirana_varijabla naziv="DomainObject.PlaniraniPocetakDatum_1">5. prosinca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prosinca 2023.</izvorni_sadrzaj>
    <derivirana_varijabla naziv="DomainObject.Zapisnik.DatumKreiranja_1">5.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St-633/2021-61</izvorni_sadrzaj>
    <derivirana_varijabla naziv="DomainObject.Zapisnik.Oznaka_1">St-633/2021-61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2021.</izvorni_sadrzaj>
    <derivirana_varijabla naziv="DomainObject.Predmet.DatumOsnivanja_1">10.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2022.</izvorni_sadrzaj>
    <derivirana_varijabla naziv="DomainObject.Predmet.DatumRjesavanja_1">3. siječnja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02.03.2022.spisu prileže prijave tražbina u izdvojenom fasciklu</izvorni_sadrzaj>
    <derivirana_varijabla naziv="DomainObject.Predmet.Opis_1">od 02.03.2022.spisu prileže prijave tražbina u izdvojenom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St-633/2021</izvorni_sadrzaj>
    <derivirana_varijabla naziv="DomainObject.Predmet.OznakaBroj_1">St-633/2021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>90711395046</izvorni_sadrzaj>
    <derivirana_varijabla naziv="DomainObject.Predmet.PredmetRijesio.Oib_1">90711395046</derivirana_varijabla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>od 04.05.2022. spisu prileži Ovr-3/2022</izvorni_sadrzaj>
    <derivirana_varijabla naziv="DomainObject.Predmet.PrimjedbaSuca_1">od 04.05.2022. spisu prileži Ovr-3/2022</derivirana_varijabla>
  </DomainObject.Predmet.PrimjedbaSuca>
  <DomainObject.Predmet.ProtustrankaFormated>
    <izvorni_sadrzaj>  Stečajna masa iza BAOBAB d. o. o.</izvorni_sadrzaj>
    <derivirana_varijabla naziv="DomainObject.Predmet.ProtustrankaFormated_1">  Stečajna masa iza BAOBAB d. o. o.</derivirana_varijabla>
  </DomainObject.Predmet.ProtustrankaFormated>
  <DomainObject.Predmet.ProtustrankaFormatedOIB>
    <izvorni_sadrzaj>  Stečajna masa iza BAOBAB d. o. o., OIB 32106134926</izvorni_sadrzaj>
    <derivirana_varijabla naziv="DomainObject.Predmet.ProtustrankaFormatedOIB_1">  Stečajna masa iza BAOBAB d. o. o., OIB 32106134926</derivirana_varijabla>
  </DomainObject.Predmet.ProtustrankaFormatedOIB>
  <DomainObject.Predmet.ProtustrankaFormatedWithAdress>
    <izvorni_sadrzaj> Stečajna masa iza BAOBAB d. o. o., Mosorska 9, 51000 Rijeka</izvorni_sadrzaj>
    <derivirana_varijabla naziv="DomainObject.Predmet.ProtustrankaFormatedWithAdress_1"> Stečajna masa iza BAOBAB d. o. o., Mosorska 9, 51000 Rijeka</derivirana_varijabla>
  </DomainObject.Predmet.ProtustrankaFormatedWithAdress>
  <DomainObject.Predmet.ProtustrankaFormatedWithAdressOIB>
    <izvorni_sadrzaj> Stečajna masa iza BAOBAB d. o. o., OIB 32106134926, Mosorska 9, 51000 Rijeka</izvorni_sadrzaj>
    <derivirana_varijabla naziv="DomainObject.Predmet.ProtustrankaFormatedWithAdressOIB_1"> Stečajna masa iza BAOBAB d. o. o., OIB 32106134926, Mosorska 9, 51000 Rijeka</derivirana_varijabla>
  </DomainObject.Predmet.ProtustrankaFormatedWithAdressOIB>
  <DomainObject.Predmet.ProtustrankaWithAdress>
    <izvorni_sadrzaj>Stečajna masa iza BAOBAB d. o. o. Mosorska 9, 51000 Rijeka</izvorni_sadrzaj>
    <derivirana_varijabla naziv="DomainObject.Predmet.ProtustrankaWithAdress_1">Stečajna masa iza BAOBAB d. o. o. Mosorska 9, 51000 Rijeka</derivirana_varijabla>
  </DomainObject.Predmet.ProtustrankaWithAdress>
  <DomainObject.Predmet.ProtustrankaWithAdressOIB>
    <izvorni_sadrzaj>Stečajna masa iza BAOBAB d. o. o., OIB 32106134926, Mosorska 9, 51000 Rijeka</izvorni_sadrzaj>
    <derivirana_varijabla naziv="DomainObject.Predmet.ProtustrankaWithAdressOIB_1">Stečajna masa iza BAOBAB d. o. o., OIB 32106134926, Mosorska 9, 51000 Rijeka</derivirana_varijabla>
  </DomainObject.Predmet.ProtustrankaWithAdressOIB>
  <DomainObject.Predmet.ProtustrankaNazivFormated>
    <izvorni_sadrzaj>Stečajna masa iza BAOBAB d. o. o.</izvorni_sadrzaj>
    <derivirana_varijabla naziv="DomainObject.Predmet.ProtustrankaNazivFormated_1">Stečajna masa iza BAOBAB d. o. o.</derivirana_varijabla>
  </DomainObject.Predmet.ProtustrankaNazivFormated>
  <DomainObject.Predmet.ProtustrankaNazivFormatedOIB>
    <izvorni_sadrzaj>Stečajna masa iza BAOBAB d. o. o., OIB 32106134926</izvorni_sadrzaj>
    <derivirana_varijabla naziv="DomainObject.Predmet.ProtustrankaNazivFormatedOIB_1">Stečajna masa iza BAOBAB d. o. o., OIB 32106134926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</izvorni_sadrzaj>
    <derivirana_varijabla naziv="DomainObject.Predmet.StrankaFormated_1">  Damir Majstorović</derivirana_varijabla>
  </DomainObject.Predmet.StrankaFormated>
  <DomainObject.Predmet.StrankaFormatedOIB>
    <izvorni_sadrzaj>  Damir Majstorović, OIB 49931983367</izvorni_sadrzaj>
    <derivirana_varijabla naziv="DomainObject.Predmet.StrankaFormatedOIB_1">  Damir Majstorović, OIB 49931983367</derivirana_varijabla>
  </DomainObject.Predmet.StrankaFormatedOIB>
  <DomainObject.Predmet.StrankaFormatedWithAdress>
    <izvorni_sadrzaj> Damir Majstorović, Koparska 37, 52100 Pula</izvorni_sadrzaj>
    <derivirana_varijabla naziv="DomainObject.Predmet.StrankaFormatedWithAdress_1"> Damir Majstorović, Koparska 37, 52100 Pula</derivirana_varijabla>
  </DomainObject.Predmet.StrankaFormatedWithAdress>
  <DomainObject.Predmet.StrankaFormatedWithAdressOIB>
    <izvorni_sadrzaj> Damir Majstorović, OIB 49931983367, Koparska 37, 52100 Pula</izvorni_sadrzaj>
    <derivirana_varijabla naziv="DomainObject.Predmet.StrankaFormatedWithAdressOIB_1"> Damir Majstorović, OIB 49931983367, Koparska 37, 52100 Pula</derivirana_varijabla>
  </DomainObject.Predmet.StrankaFormatedWithAdressOIB>
  <DomainObject.Predmet.StrankaWithAdress>
    <izvorni_sadrzaj>Damir Majstorović Koparska 37,52100 Pula</izvorni_sadrzaj>
    <derivirana_varijabla naziv="DomainObject.Predmet.StrankaWithAdress_1">Damir Majstorović Koparska 37,52100 Pula</derivirana_varijabla>
  </DomainObject.Predmet.StrankaWithAdress>
  <DomainObject.Predmet.StrankaWithAdressOIB>
    <izvorni_sadrzaj>Damir Majstorović, OIB 49931983367, Koparska 37,52100 Pula</izvorni_sadrzaj>
    <derivirana_varijabla naziv="DomainObject.Predmet.StrankaWithAdressOIB_1">Damir Majstorović, OIB 49931983367, Koparska 37,52100 Pula</derivirana_varijabla>
  </DomainObject.Predmet.StrankaWithAdressOIB>
  <DomainObject.Predmet.StrankaNazivFormated>
    <izvorni_sadrzaj>Damir Majstorović</izvorni_sadrzaj>
    <derivirana_varijabla naziv="DomainObject.Predmet.StrankaNazivFormated_1">Damir Majstorović</derivirana_varijabla>
  </DomainObject.Predmet.StrankaNazivFormated>
  <DomainObject.Predmet.StrankaNazivFormatedOIB>
    <izvorni_sadrzaj>Damir Majstorović, OIB 49931983367</izvorni_sadrzaj>
    <derivirana_varijabla naziv="DomainObject.Predmet.StrankaNazivFormatedOIB_1">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Damir Majstorović</item>
    </izvorni_sadrzaj>
    <derivirana_varijabla naziv="DomainObject.Predmet.StrankaListFormated_1">
      <item>Damir Majstorović</item>
    </derivirana_varijabla>
  </DomainObject.Predmet.StrankaListFormated>
  <DomainObject.Predmet.StrankaListFormatedOIB>
    <izvorni_sadrzaj>
      <item>Damir Majstorović, OIB 49931983367</item>
    </izvorni_sadrzaj>
    <derivirana_varijabla naziv="DomainObject.Predmet.StrankaListFormatedOIB_1">
      <item>Damir Majstorović, OIB 49931983367</item>
    </derivirana_varijabla>
  </DomainObject.Predmet.StrankaListFormatedOIB>
  <DomainObject.Predmet.StrankaListFormatedWithAdress>
    <izvorni_sadrzaj>
      <item>Damir Majstorović, Koparska 37, 52100 Pula</item>
    </izvorni_sadrzaj>
    <derivirana_varijabla naziv="DomainObject.Predmet.StrankaListFormatedWithAdress_1">
      <item>Damir Majstorović, Koparska 37, 52100 Pula</item>
    </derivirana_varijabla>
  </DomainObject.Predmet.StrankaListFormatedWithAdress>
  <DomainObject.Predmet.StrankaListFormatedWithAdressOIB>
    <izvorni_sadrzaj>
      <item>Damir Majstorović, OIB 49931983367, Koparska 37, 52100 Pula</item>
    </izvorni_sadrzaj>
    <derivirana_varijabla naziv="DomainObject.Predmet.StrankaListFormatedWithAdressOIB_1">
      <item>Damir Majstorović, OIB 49931983367, Koparska 37, 52100 Pula</item>
    </derivirana_varijabla>
  </DomainObject.Predmet.StrankaListFormatedWithAdressOIB>
  <DomainObject.Predmet.StrankaListNazivFormated>
    <izvorni_sadrzaj>
      <item>Damir Majstorović</item>
    </izvorni_sadrzaj>
    <derivirana_varijabla naziv="DomainObject.Predmet.StrankaListNazivFormated_1">
      <item>Damir Majstorović</item>
    </derivirana_varijabla>
  </DomainObject.Predmet.StrankaListNazivFormated>
  <DomainObject.Predmet.StrankaListNazivFormatedOIB>
    <izvorni_sadrzaj>
      <item>Damir Majstorović, OIB 49931983367</item>
    </izvorni_sadrzaj>
    <derivirana_varijabla naziv="DomainObject.Predmet.StrankaListNazivFormatedOIB_1">
      <item>Damir Majstorović, OIB 49931983367</item>
    </derivirana_varijabla>
  </DomainObject.Predmet.StrankaListNazivFormatedOIB>
  <DomainObject.Predmet.ProtuStrankaListFormated>
    <izvorni_sadrzaj>
      <item>Stečajna masa iza BAOBAB d. o. o.</item>
    </izvorni_sadrzaj>
    <derivirana_varijabla naziv="DomainObject.Predmet.ProtuStrankaListFormated_1">
      <item>Stečajna masa iza BAOBAB d. o. o.</item>
    </derivirana_varijabla>
  </DomainObject.Predmet.ProtuStrankaListFormated>
  <DomainObject.Predmet.ProtuStrankaListFormatedOIB>
    <izvorni_sadrzaj>
      <item>Stečajna masa iza BAOBAB d. o. o., OIB 32106134926</item>
    </izvorni_sadrzaj>
    <derivirana_varijabla naziv="DomainObject.Predmet.ProtuStrankaListFormatedOIB_1">
      <item>Stečajna masa iza BAOBAB d. o. o., OIB 32106134926</item>
    </derivirana_varijabla>
  </DomainObject.Predmet.ProtuStrankaListFormatedOIB>
  <DomainObject.Predmet.ProtuStrankaListFormatedWithAdress>
    <izvorni_sadrzaj>
      <item>Stečajna masa iza BAOBAB d. o. o., Mosorska 9, 51000 Rijeka</item>
    </izvorni_sadrzaj>
    <derivirana_varijabla naziv="DomainObject.Predmet.ProtuStrankaListFormatedWithAdress_1">
      <item>Stečajna masa iza BAOBAB d. o. o., Mosorska 9, 51000 Rijeka</item>
    </derivirana_varijabla>
  </DomainObject.Predmet.ProtuStrankaListFormatedWithAdress>
  <DomainObject.Predmet.ProtuStrankaListFormatedWithAdressOIB>
    <izvorni_sadrzaj>
      <item>Stečajna masa iza BAOBAB d. o. o., OIB 32106134926, Mosorska 9, 51000 Rijeka</item>
    </izvorni_sadrzaj>
    <derivirana_varijabla naziv="DomainObject.Predmet.ProtuStrankaListFormatedWithAdressOIB_1">
      <item>Stečajna masa iza BAOBAB d. o. o., OIB 32106134926, Mosorska 9, 51000 Rijeka</item>
    </derivirana_varijabla>
  </DomainObject.Predmet.ProtuStrankaListFormatedWithAdressOIB>
  <DomainObject.Predmet.ProtuStrankaListNazivFormated>
    <izvorni_sadrzaj>
      <item>Stečajna masa iza BAOBAB d. o. o.</item>
    </izvorni_sadrzaj>
    <derivirana_varijabla naziv="DomainObject.Predmet.ProtuStrankaListNazivFormated_1">
      <item>Stečajna masa iza BAOBAB d. o. o.</item>
    </derivirana_varijabla>
  </DomainObject.Predmet.ProtuStrankaListNazivFormated>
  <DomainObject.Predmet.ProtuStrankaListNazivFormatedOIB>
    <izvorni_sadrzaj>
      <item>Stečajna masa iza BAOBAB d. o. o., OIB 32106134926</item>
    </izvorni_sadrzaj>
    <derivirana_varijabla naziv="DomainObject.Predmet.ProtuStrankaListNazivFormatedOIB_1">
      <item>Stečajna masa iza BAOBAB d. o. o., OIB 32106134926</item>
    </derivirana_varijabla>
  </DomainObject.Predmet.ProtuStrankaListNazivFormatedOIB>
  <DomainObject.Predmet.OstaliListFormated>
    <izvorni_sadrzaj>
      <item>Andrea Štalekar Pap</item>
    </izvorni_sadrzaj>
    <derivirana_varijabla naziv="DomainObject.Predmet.OstaliListFormated_1">
      <item>Andrea Štalekar Pap</item>
    </derivirana_varijabla>
  </DomainObject.Predmet.OstaliListFormated>
  <DomainObject.Predmet.OstaliListFormatedOIB>
    <izvorni_sadrzaj>
      <item>Andrea Štalekar Pap, OIB 17532034141</item>
    </izvorni_sadrzaj>
    <derivirana_varijabla naziv="DomainObject.Predmet.OstaliListFormatedOIB_1">
      <item>Andrea Štalekar Pap, OIB 17532034141</item>
    </derivirana_varijabla>
  </DomainObject.Predmet.OstaliListFormatedOIB>
  <DomainObject.Predmet.OstaliListFormatedWithAdress>
    <izvorni_sadrzaj>
      <item>Andrea Štalekar Pap</item>
    </izvorni_sadrzaj>
    <derivirana_varijabla naziv="DomainObject.Predmet.OstaliListFormatedWithAdress_1">
      <item>Andrea Štalekar Pap</item>
    </derivirana_varijabla>
  </DomainObject.Predmet.OstaliListFormatedWithAdress>
  <DomainObject.Predmet.OstaliListFormatedWithAdressOIB>
    <izvorni_sadrzaj>
      <item>Andrea Štalekar Pap, OIB 17532034141</item>
    </izvorni_sadrzaj>
    <derivirana_varijabla naziv="DomainObject.Predmet.OstaliListFormatedWithAdressOIB_1">
      <item>Andrea Štalekar Pap, OIB 17532034141</item>
    </derivirana_varijabla>
  </DomainObject.Predmet.OstaliListFormatedWithAdressOIB>
  <DomainObject.Predmet.OstaliListNazivFormated>
    <izvorni_sadrzaj>
      <item>Andrea Štalekar Pap</item>
    </izvorni_sadrzaj>
    <derivirana_varijabla naziv="DomainObject.Predmet.OstaliListNazivFormated_1">
      <item>Andrea Štalekar Pap</item>
    </derivirana_varijabla>
  </DomainObject.Predmet.OstaliListNazivFormated>
  <DomainObject.Predmet.OstaliListNazivFormatedOIB>
    <izvorni_sadrzaj>
      <item>Andrea Štalekar Pap, OIB 17532034141</item>
    </izvorni_sadrzaj>
    <derivirana_varijabla naziv="DomainObject.Predmet.OstaliListNazivFormatedOIB_1">
      <item>Andrea Štalekar Pap, OIB 17532034141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2023.</izvorni_sadrzaj>
    <derivirana_varijabla naziv="DomainObject.Datum_1">5. prosinca 2023.</derivirana_varijabla>
  </DomainObject.Datum>
  <DomainObject.PoslovniBrojDokumenta>
    <izvorni_sadrzaj>St-633/2021-61</izvorni_sadrzaj>
    <derivirana_varijabla naziv="DomainObject.PoslovniBrojDokumenta_1">St-633/2021-61</derivirana_varijabla>
  </DomainObject.PoslovniBrojDokumenta>
  <DomainObject.Predmet.StrankaIDrugi>
    <izvorni_sadrzaj>Damir Majstorović</izvorni_sadrzaj>
    <derivirana_varijabla naziv="DomainObject.Predmet.StrankaIDrugi_1">Damir Majstorović</derivirana_varijabla>
  </DomainObject.Predmet.StrankaIDrugi>
  <DomainObject.Predmet.ProtustrankaIDrugi>
    <izvorni_sadrzaj>Stečajna masa iza BAOBAB d. o. o.</izvorni_sadrzaj>
    <derivirana_varijabla naziv="DomainObject.Predmet.ProtustrankaIDrugi_1">Stečajna masa iza BAOBAB d. o. o.</derivirana_varijabla>
  </DomainObject.Predmet.ProtustrankaIDrugi>
  <DomainObject.Predmet.StrankaIDrugiAdressOIB>
    <izvorni_sadrzaj>Damir Majstorović, OIB 49931983367, Koparska 37, 52100 Pula</izvorni_sadrzaj>
    <derivirana_varijabla naziv="DomainObject.Predmet.StrankaIDrugiAdressOIB_1">Damir Majstorović, OIB 49931983367, Koparska 37, 52100 Pula</derivirana_varijabla>
  </DomainObject.Predmet.StrankaIDrugiAdressOIB>
  <DomainObject.Predmet.ProtustrankaIDrugiAdressOIB>
    <izvorni_sadrzaj>Stečajna masa iza BAOBAB d. o. o., OIB 32106134926, Mosorska 9, 51000 Rijeka</izvorni_sadrzaj>
    <derivirana_varijabla naziv="DomainObject.Predmet.ProtustrankaIDrugiAdressOIB_1">Stečajna masa iza BAOBAB d. o. o., OIB 32106134926, Mosorska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2021.</izvorni_sadrzaj>
    <derivirana_varijabla naziv="DomainObject.Predmet.OdlukaRjesenje.DatumDonosenjaOdluke_1">27. listopada 2021.</derivirana_varijabla>
  </DomainObject.Predmet.OdlukaRjesenje.DatumDonosenjaOdluke>
  <DomainObject.Predmet.OdlukaRjesenje.DatumPravomocnosti>
    <izvorni_sadrzaj>23. studenog 2021.</izvorni_sadrzaj>
    <derivirana_varijabla naziv="DomainObject.Predmet.OdlukaRjesenje.DatumPravomocnosti_1">23. studenog 2021.</derivirana_varijabla>
  </DomainObject.Predmet.OdlukaRjesenje.DatumPravomocnosti>
  <DomainObject.Predmet.OdlukaRjesenje.Oznaka>
    <izvorni_sadrzaj>R2-3/2021-16</izvorni_sadrzaj>
    <derivirana_varijabla naziv="DomainObject.Predmet.OdlukaRjesenje.Oznaka_1">R2-3/2021-16</derivirana_varijabla>
  </DomainObject.Predmet.OdlukaRjesenje.Oznaka>
  <DomainObject.Predmet.SudioniciListNaziv>
    <izvorni_sadrzaj>
      <item>Stečajna masa iza BAOBAB d. o. o.</item>
      <item>Damir Majstorović</item>
      <item>Andrea Štalekar Pap</item>
    </izvorni_sadrzaj>
    <derivirana_varijabla naziv="DomainObject.Predmet.SudioniciListNaziv_1">
      <item>Stečajna masa iza BAOBAB d. o. o.</item>
      <item>Damir Majstorović</item>
      <item>Andrea Štalekar Pap</item>
    </derivirana_varijabla>
  </DomainObject.Predmet.SudioniciListNaziv>
  <DomainObject.Predmet.SudioniciListAdressOIB>
    <izvorni_sadrzaj>
      <item>Stečajna masa iza BAOBAB d. o. o., OIB 32106134926, Mosorska 9,51000 Rijeka</item>
      <item>Damir Majstorović, OIB 49931983367, Koparska 37,52100 Pula</item>
      <item>Andrea Štalekar Pap, OIB 17532034141</item>
    </izvorni_sadrzaj>
    <derivirana_varijabla naziv="DomainObject.Predmet.SudioniciListAdressOIB_1">
      <item>Stečajna masa iza BAOBAB d. o. o., OIB 32106134926, Mosorska 9,51000 Rijeka</item>
      <item>Damir Majstorović, OIB 49931983367, Koparska 37,52100 Pula</item>
      <item>Andrea Štalekar Pap, OIB 17532034141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32106134926</item>
      <item>, OIB 49931983367</item>
      <item>, OIB 17532034141</item>
    </izvorni_sadrzaj>
    <derivirana_varijabla naziv="DomainObject.Predmet.SudioniciListNazivOIB_1">
      <item>, OIB 32106134926</item>
      <item>, OIB 49931983367</item>
      <item>, OIB 17532034141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FE025-81D9-4EC8-94A1-01960457B68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210</properties:Words>
  <properties:Characters>1178</properties:Characters>
  <properties:Lines>65</properties:Lines>
  <properties:Paragraphs>27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2023-12-05T11:04:00Z</dcterms:created>
  <dc:creator>Jasmina Matika</dc:creator>
  <cp:lastModifiedBy>Sanja Prodan</cp:lastModifiedBy>
  <dcterms:modified xmlns:xsi="http://www.w3.org/2001/XMLSchema-instance" xsi:type="dcterms:W3CDTF">2023-12-05T12:15:00Z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St-633/2021-61 / Zapisnik - Ročište za diobu kupovnine (St-633-2021-61-zapisnik--ročište za diobu kupovnine kružnica.docx)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